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29E19" w14:textId="77777777" w:rsidR="00045151" w:rsidRDefault="00045151" w:rsidP="000451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Constantine DALBY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d.1460)</w:t>
      </w:r>
    </w:p>
    <w:p w14:paraId="7DC82834" w14:textId="77777777" w:rsidR="00045151" w:rsidRDefault="00045151" w:rsidP="00045151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Rector of </w:t>
      </w:r>
      <w:proofErr w:type="spellStart"/>
      <w:proofErr w:type="gramStart"/>
      <w:r>
        <w:rPr>
          <w:rFonts w:cs="Times New Roman"/>
          <w:szCs w:val="24"/>
          <w:lang w:val="en-GB"/>
        </w:rPr>
        <w:t>St.Peter</w:t>
      </w:r>
      <w:proofErr w:type="spellEnd"/>
      <w:proofErr w:type="gramEnd"/>
      <w:r>
        <w:rPr>
          <w:rFonts w:cs="Times New Roman"/>
          <w:szCs w:val="24"/>
          <w:lang w:val="en-GB"/>
        </w:rPr>
        <w:t xml:space="preserve"> and </w:t>
      </w:r>
      <w:proofErr w:type="spellStart"/>
      <w:r>
        <w:rPr>
          <w:rFonts w:cs="Times New Roman"/>
          <w:szCs w:val="24"/>
          <w:lang w:val="en-GB"/>
        </w:rPr>
        <w:t>St.Paul</w:t>
      </w:r>
      <w:proofErr w:type="spellEnd"/>
      <w:r>
        <w:rPr>
          <w:rFonts w:cs="Times New Roman"/>
          <w:szCs w:val="24"/>
          <w:lang w:val="en-GB"/>
        </w:rPr>
        <w:t>, Maltby, Norfolk.</w:t>
      </w:r>
    </w:p>
    <w:p w14:paraId="02BB4E4D" w14:textId="77777777" w:rsidR="00045151" w:rsidRDefault="00045151" w:rsidP="00045151">
      <w:pPr>
        <w:pStyle w:val="NoSpacing"/>
        <w:rPr>
          <w:rFonts w:cs="Times New Roman"/>
          <w:szCs w:val="24"/>
          <w:lang w:val="en-GB"/>
        </w:rPr>
      </w:pPr>
    </w:p>
    <w:p w14:paraId="66B799BE" w14:textId="77777777" w:rsidR="00045151" w:rsidRDefault="00045151" w:rsidP="00045151">
      <w:pPr>
        <w:pStyle w:val="NoSpacing"/>
        <w:rPr>
          <w:rFonts w:cs="Times New Roman"/>
          <w:szCs w:val="24"/>
          <w:lang w:val="en-GB"/>
        </w:rPr>
      </w:pPr>
    </w:p>
    <w:p w14:paraId="2C91E997" w14:textId="77777777" w:rsidR="00045151" w:rsidRDefault="00045151" w:rsidP="00045151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1453</w:t>
      </w:r>
      <w:r>
        <w:rPr>
          <w:rFonts w:cs="Times New Roman"/>
          <w:szCs w:val="24"/>
          <w:lang w:val="en-GB"/>
        </w:rPr>
        <w:tab/>
        <w:t>He became Rector.</w:t>
      </w:r>
    </w:p>
    <w:p w14:paraId="74BB0EFC" w14:textId="77777777" w:rsidR="00045151" w:rsidRDefault="00045151" w:rsidP="000451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r w:rsidRPr="00AE04B5">
        <w:rPr>
          <w:rFonts w:cs="Times New Roman"/>
          <w:szCs w:val="24"/>
        </w:rPr>
        <w:t xml:space="preserve">(“An Essay Towards a Topographical History of the County of Norfolk” </w:t>
      </w:r>
    </w:p>
    <w:p w14:paraId="473ABE2D" w14:textId="77777777" w:rsidR="00045151" w:rsidRDefault="00045151" w:rsidP="00045151">
      <w:pPr>
        <w:pStyle w:val="NoSpacing"/>
        <w:ind w:left="720" w:firstLine="72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226-30)</w:t>
      </w:r>
    </w:p>
    <w:p w14:paraId="339E9C17" w14:textId="77777777" w:rsidR="00045151" w:rsidRDefault="00045151" w:rsidP="000451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 xml:space="preserve">He was buried in the chapel of </w:t>
      </w:r>
      <w:proofErr w:type="spellStart"/>
      <w:proofErr w:type="gramStart"/>
      <w:r>
        <w:rPr>
          <w:rFonts w:cs="Times New Roman"/>
          <w:szCs w:val="24"/>
        </w:rPr>
        <w:t>St.Mard</w:t>
      </w:r>
      <w:proofErr w:type="spellEnd"/>
      <w:proofErr w:type="gramEnd"/>
      <w:r>
        <w:rPr>
          <w:rFonts w:cs="Times New Roman"/>
          <w:szCs w:val="24"/>
        </w:rPr>
        <w:t xml:space="preserve"> in Amburgh at Yarmouth.   (ibid.)</w:t>
      </w:r>
    </w:p>
    <w:p w14:paraId="66D6ECBA" w14:textId="77777777" w:rsidR="00045151" w:rsidRDefault="00045151" w:rsidP="00045151">
      <w:pPr>
        <w:pStyle w:val="NoSpacing"/>
        <w:rPr>
          <w:rFonts w:cs="Times New Roman"/>
          <w:szCs w:val="24"/>
        </w:rPr>
      </w:pPr>
    </w:p>
    <w:p w14:paraId="5E449B9F" w14:textId="77777777" w:rsidR="00045151" w:rsidRDefault="00045151" w:rsidP="00045151">
      <w:pPr>
        <w:pStyle w:val="NoSpacing"/>
        <w:rPr>
          <w:rFonts w:cs="Times New Roman"/>
          <w:szCs w:val="24"/>
        </w:rPr>
      </w:pPr>
    </w:p>
    <w:p w14:paraId="09130CDD" w14:textId="77777777" w:rsidR="00045151" w:rsidRDefault="00045151" w:rsidP="000451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March 2024</w:t>
      </w:r>
    </w:p>
    <w:p w14:paraId="18C547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E1C0F" w14:textId="77777777" w:rsidR="00045151" w:rsidRDefault="00045151" w:rsidP="009139A6">
      <w:r>
        <w:separator/>
      </w:r>
    </w:p>
  </w:endnote>
  <w:endnote w:type="continuationSeparator" w:id="0">
    <w:p w14:paraId="25786F9D" w14:textId="77777777" w:rsidR="00045151" w:rsidRDefault="000451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258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3B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7F2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86829" w14:textId="77777777" w:rsidR="00045151" w:rsidRDefault="00045151" w:rsidP="009139A6">
      <w:r>
        <w:separator/>
      </w:r>
    </w:p>
  </w:footnote>
  <w:footnote w:type="continuationSeparator" w:id="0">
    <w:p w14:paraId="63D3ACBE" w14:textId="77777777" w:rsidR="00045151" w:rsidRDefault="000451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671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C33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46E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151"/>
    <w:rsid w:val="0004515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33D3C"/>
  <w15:chartTrackingRefBased/>
  <w15:docId w15:val="{329BDEF2-68B4-4325-8613-E93BDA2F4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2024-03-13T20:47:00Z</dcterms:created>
  <dcterms:modified xsi:type="dcterms:W3CDTF">2024-03-13T20:49:00Z</dcterms:modified>
</cp:coreProperties>
</file>